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098DB" w14:textId="77777777" w:rsidR="00674841" w:rsidRDefault="00674841" w:rsidP="0067484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4302-0012/2024</w:t>
      </w:r>
    </w:p>
    <w:p w14:paraId="0254F469" w14:textId="77777777" w:rsidR="00674841" w:rsidRDefault="00674841" w:rsidP="0067484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2024-084</w:t>
      </w:r>
      <w:bookmarkEnd w:id="0"/>
    </w:p>
    <w:p w14:paraId="4B32EDF0" w14:textId="7777777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373D4308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3E5451F" w14:textId="11097234" w:rsidR="00753BA5" w:rsidRDefault="00753BA5" w:rsidP="00753BA5">
      <w:pPr>
        <w:tabs>
          <w:tab w:val="left" w:pos="1083"/>
        </w:tabs>
        <w:rPr>
          <w:rFonts w:cs="Arial"/>
        </w:rPr>
      </w:pPr>
    </w:p>
    <w:p w14:paraId="326EF09C" w14:textId="77777777" w:rsidR="00455E75" w:rsidRDefault="00455E75" w:rsidP="00753BA5">
      <w:pPr>
        <w:tabs>
          <w:tab w:val="left" w:pos="1083"/>
        </w:tabs>
        <w:rPr>
          <w:rFonts w:cs="Arial"/>
        </w:rPr>
      </w:pPr>
      <w:bookmarkStart w:id="1" w:name="_GoBack"/>
      <w:bookmarkEnd w:id="1"/>
    </w:p>
    <w:p w14:paraId="4270B77A" w14:textId="30B7C2C5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 xml:space="preserve">TEHNIČNA SPOSOBNOST – USPOSOBLJENOST PONUDNIKA ZA </w:t>
      </w:r>
      <w:r w:rsidR="00BD2CE4" w:rsidRPr="00753692">
        <w:rPr>
          <w:rFonts w:ascii="Arial" w:hAnsi="Arial" w:cs="Arial"/>
          <w:b/>
        </w:rPr>
        <w:t>SKLADIŠČENJE NAFTNIH DERIVATOV</w:t>
      </w:r>
    </w:p>
    <w:p w14:paraId="3EFD8510" w14:textId="05953172" w:rsidR="00753692" w:rsidRDefault="00753BA5" w:rsidP="00BD2CE4">
      <w:pPr>
        <w:widowControl w:val="0"/>
        <w:jc w:val="both"/>
      </w:pPr>
      <w:r w:rsidRPr="00753692">
        <w:rPr>
          <w:rFonts w:cs="Arial"/>
        </w:rPr>
        <w:t xml:space="preserve">Izjavljamo, da imamo na dan oddaje ponudbe in </w:t>
      </w:r>
      <w:r w:rsidR="001A5E0B">
        <w:rPr>
          <w:rFonts w:cs="Arial"/>
        </w:rPr>
        <w:t xml:space="preserve">da </w:t>
      </w:r>
      <w:r w:rsidRPr="00753692">
        <w:rPr>
          <w:rFonts w:cs="Arial"/>
        </w:rPr>
        <w:t>bomo imeli ves čas trajanja pogodbe pridobljen</w:t>
      </w:r>
      <w:r w:rsidR="00753692" w:rsidRPr="00753692">
        <w:rPr>
          <w:rFonts w:cs="Arial"/>
        </w:rPr>
        <w:t>o</w:t>
      </w:r>
      <w:r w:rsidR="00BD2CE4" w:rsidRPr="00753692">
        <w:t xml:space="preserve"> </w:t>
      </w:r>
      <w:r w:rsidR="00BD2CE4">
        <w:t>dovoljenje za obrat, v katerem so prisotne nevarne snovi v količinah, ki lahko povzročijo veliko nesrečo za ljudi in okolje (okoljevarstveno dovoljenje SEVESO)</w:t>
      </w:r>
      <w:r w:rsidR="00CF1BA1">
        <w:t xml:space="preserve"> ter vsa druga dovoljenja, ki so potrebna za opravljanje dejavnosti skladiščenja naftnih derivatov ter upravljanja skladišč naftnih derivatov</w:t>
      </w:r>
      <w:r w:rsidR="00753692">
        <w:t>.</w:t>
      </w:r>
    </w:p>
    <w:p w14:paraId="0C933C00" w14:textId="77777777" w:rsidR="00753692" w:rsidRDefault="00753692" w:rsidP="00BD2CE4">
      <w:pPr>
        <w:widowControl w:val="0"/>
        <w:jc w:val="both"/>
      </w:pPr>
    </w:p>
    <w:p w14:paraId="48DD6C3C" w14:textId="06D4C9D6" w:rsidR="00BD2CE4" w:rsidRPr="00C01D20" w:rsidRDefault="00BD2CE4" w:rsidP="00BD2CE4">
      <w:pPr>
        <w:widowControl w:val="0"/>
        <w:jc w:val="both"/>
        <w:rPr>
          <w:rFonts w:cs="Arial"/>
        </w:rPr>
      </w:pPr>
      <w:r>
        <w:t xml:space="preserve">SEVESO obrat je skladno z Direktivo 2012/18/EU in Zakonom o varstvu okolja obrat, v katerem so prisotne nevarne snovi v količinah, ki lahko povzročijo veliko nesrečo za ljudi in okolje. </w:t>
      </w:r>
    </w:p>
    <w:p w14:paraId="00C68B86" w14:textId="2EF35A56" w:rsidR="00753BA5" w:rsidRPr="00753692" w:rsidRDefault="00753BA5" w:rsidP="00753BA5">
      <w:pPr>
        <w:jc w:val="both"/>
        <w:rPr>
          <w:rFonts w:cs="Arial"/>
        </w:rPr>
      </w:pPr>
    </w:p>
    <w:p w14:paraId="28DCB4C7" w14:textId="77777777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ZAVAROVALNA DOKUMENTACIJA</w:t>
      </w:r>
    </w:p>
    <w:p w14:paraId="360FED71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  <w:r w:rsidRPr="00753692">
        <w:rPr>
          <w:rFonts w:cs="Arial"/>
        </w:rPr>
        <w:t xml:space="preserve">Izjavljamo, da bomo, v primeru da bomo izbrani po predmetnem javnem naročilu, skladno z določili, navedenimi v osnutku pogodbe (obrazec OBR – 2.17), predložili naročniku zahtevano zavarovalno dokumentacijo. </w:t>
      </w:r>
    </w:p>
    <w:p w14:paraId="1C14D5E7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</w:p>
    <w:p w14:paraId="665ECE31" w14:textId="77777777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EKONOMSKI IN FINANČNI POLOŽAJ</w:t>
      </w:r>
    </w:p>
    <w:p w14:paraId="5E190E62" w14:textId="2FFCA1D2" w:rsidR="00753BA5" w:rsidRPr="00753692" w:rsidRDefault="00753BA5" w:rsidP="00753BA5">
      <w:pPr>
        <w:jc w:val="both"/>
        <w:rPr>
          <w:rFonts w:cs="Arial"/>
        </w:rPr>
      </w:pPr>
      <w:r w:rsidRPr="00753692">
        <w:rPr>
          <w:rFonts w:cs="Arial"/>
        </w:rPr>
        <w:t xml:space="preserve">Izjavljamo, da imamo ustrezno (tekočo, veljavno) bonitetno oceno: AJPES SB7, </w:t>
      </w:r>
      <w:proofErr w:type="spellStart"/>
      <w:r w:rsidRPr="00753692">
        <w:rPr>
          <w:rFonts w:cs="Arial"/>
        </w:rPr>
        <w:t>Moody's</w:t>
      </w:r>
      <w:proofErr w:type="spellEnd"/>
      <w:r w:rsidRPr="00753692">
        <w:rPr>
          <w:rFonts w:cs="Arial"/>
        </w:rPr>
        <w:t xml:space="preserve"> Ba, S&amp;P BB, </w:t>
      </w:r>
      <w:proofErr w:type="spellStart"/>
      <w:r w:rsidRPr="00753692">
        <w:rPr>
          <w:rFonts w:cs="Arial"/>
        </w:rPr>
        <w:t>Fitch</w:t>
      </w:r>
      <w:proofErr w:type="spellEnd"/>
      <w:r w:rsidRPr="00753692">
        <w:rPr>
          <w:rFonts w:cs="Arial"/>
        </w:rPr>
        <w:t xml:space="preserve"> BB, D&amp;B B, skladno s pogojem določenem v 2.B.a) točki obrazca OBR – 2.06 Pogoji za ugotavljanje sposobnosti in usposobljenosti ponudnika. </w:t>
      </w:r>
    </w:p>
    <w:p w14:paraId="0249A49D" w14:textId="1A43BA31" w:rsidR="00753BA5" w:rsidRDefault="00753BA5" w:rsidP="00753BA5">
      <w:pPr>
        <w:jc w:val="both"/>
        <w:rPr>
          <w:rFonts w:cs="Arial"/>
        </w:rPr>
      </w:pPr>
    </w:p>
    <w:p w14:paraId="03B1E405" w14:textId="77777777" w:rsidR="00455E75" w:rsidRPr="00F97247" w:rsidRDefault="00455E75" w:rsidP="00455E7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F97247">
        <w:rPr>
          <w:rFonts w:ascii="Arial" w:hAnsi="Arial" w:cs="Arial"/>
          <w:b/>
        </w:rPr>
        <w:t>IZJAVA k 5k členu UREDBE SVETA (EU) 2022/576:</w:t>
      </w:r>
    </w:p>
    <w:p w14:paraId="5A853F6C" w14:textId="77777777" w:rsidR="00455E75" w:rsidRPr="009862CE" w:rsidRDefault="00455E75" w:rsidP="00455E75">
      <w:pPr>
        <w:tabs>
          <w:tab w:val="left" w:pos="142"/>
        </w:tabs>
        <w:jc w:val="both"/>
        <w:rPr>
          <w:rFonts w:cs="Arial"/>
        </w:rPr>
      </w:pPr>
      <w:bookmarkStart w:id="2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44DF077F" w14:textId="77777777" w:rsidR="00455E75" w:rsidRPr="009862CE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3B2F773E" w14:textId="77777777" w:rsidR="00455E75" w:rsidRPr="009862CE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26FE52C7" w14:textId="77777777" w:rsidR="00455E75" w:rsidRPr="009862CE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05BA5A30" w14:textId="09D8CE62" w:rsidR="00455E75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5D7237F4" w14:textId="77777777" w:rsidR="00455E75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</w:p>
    <w:p w14:paraId="59229843" w14:textId="77777777" w:rsidR="00455E75" w:rsidRPr="009862CE" w:rsidRDefault="00455E75" w:rsidP="00455E75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1F381E5B" w14:textId="77777777" w:rsidR="00455E75" w:rsidRPr="00E321F3" w:rsidRDefault="00455E75" w:rsidP="00455E75">
      <w:pPr>
        <w:tabs>
          <w:tab w:val="left" w:pos="142"/>
        </w:tabs>
        <w:jc w:val="both"/>
        <w:rPr>
          <w:rFonts w:cs="Arial"/>
        </w:rPr>
      </w:pPr>
    </w:p>
    <w:bookmarkEnd w:id="2"/>
    <w:p w14:paraId="334AAE49" w14:textId="530D011B" w:rsidR="00455E75" w:rsidRDefault="00455E75" w:rsidP="00753BA5">
      <w:pPr>
        <w:jc w:val="both"/>
        <w:rPr>
          <w:rFonts w:cs="Arial"/>
        </w:rPr>
      </w:pPr>
    </w:p>
    <w:p w14:paraId="34F059CD" w14:textId="77777777" w:rsidR="00455E75" w:rsidRPr="00753692" w:rsidRDefault="00455E75" w:rsidP="00753BA5">
      <w:pPr>
        <w:jc w:val="both"/>
        <w:rPr>
          <w:rFonts w:cs="Arial"/>
        </w:rPr>
      </w:pPr>
    </w:p>
    <w:p w14:paraId="5E3CDACC" w14:textId="77777777" w:rsidR="00753BA5" w:rsidRPr="00982720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982720">
        <w:rPr>
          <w:rFonts w:ascii="Arial" w:hAnsi="Arial" w:cs="Arial"/>
          <w:b/>
        </w:rPr>
        <w:t>IZJAVA – DRUGO:</w:t>
      </w:r>
    </w:p>
    <w:p w14:paraId="5FA2B40E" w14:textId="4C02587C" w:rsidR="00753BA5" w:rsidRPr="00982720" w:rsidRDefault="00753BA5" w:rsidP="00753BA5">
      <w:pPr>
        <w:tabs>
          <w:tab w:val="left" w:pos="142"/>
        </w:tabs>
        <w:jc w:val="both"/>
        <w:rPr>
          <w:rFonts w:cs="Arial"/>
        </w:rPr>
      </w:pPr>
      <w:r w:rsidRPr="00982720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 w:rsidR="00455E75">
        <w:rPr>
          <w:rFonts w:cs="Arial"/>
        </w:rPr>
        <w:t>nam</w:t>
      </w:r>
      <w:r w:rsidRPr="00982720">
        <w:rPr>
          <w:rFonts w:cs="Arial"/>
        </w:rPr>
        <w:t xml:space="preserve"> na podlagi tega člena </w:t>
      </w:r>
      <w:r w:rsidR="00455E75">
        <w:rPr>
          <w:rFonts w:cs="Arial"/>
        </w:rPr>
        <w:t xml:space="preserve">ni </w:t>
      </w:r>
      <w:r w:rsidRPr="00982720">
        <w:rPr>
          <w:rFonts w:cs="Arial"/>
        </w:rPr>
        <w:t>prepovedano poslovanje z naročnikom.</w:t>
      </w:r>
    </w:p>
    <w:p w14:paraId="7FE255CC" w14:textId="77777777" w:rsidR="00753BA5" w:rsidRDefault="00753BA5" w:rsidP="00753BA5">
      <w:pPr>
        <w:jc w:val="both"/>
        <w:rPr>
          <w:rFonts w:cs="Arial"/>
        </w:rPr>
      </w:pPr>
    </w:p>
    <w:p w14:paraId="290275B6" w14:textId="77777777" w:rsidR="00753BA5" w:rsidRDefault="00753BA5" w:rsidP="00753BA5">
      <w:pPr>
        <w:jc w:val="both"/>
        <w:rPr>
          <w:rFonts w:cs="Arial"/>
        </w:rPr>
      </w:pP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963430F" w14:textId="3385A3A9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3692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2106E258" w14:textId="77777777" w:rsidR="00753BA5" w:rsidRDefault="00753BA5" w:rsidP="00753BA5">
      <w:pPr>
        <w:jc w:val="both"/>
        <w:rPr>
          <w:rFonts w:cs="Arial"/>
          <w:i/>
        </w:rPr>
      </w:pPr>
    </w:p>
    <w:p w14:paraId="00CBA7B2" w14:textId="0E576D38" w:rsidR="00EF6753" w:rsidRPr="00CF16A2" w:rsidRDefault="00753BA5" w:rsidP="00EF6753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</w:p>
    <w:p w14:paraId="20261A25" w14:textId="77777777" w:rsidR="00753BA5" w:rsidRPr="00521999" w:rsidRDefault="00753BA5" w:rsidP="00753BA5">
      <w:pPr>
        <w:jc w:val="both"/>
        <w:rPr>
          <w:rFonts w:cs="Arial"/>
        </w:rPr>
      </w:pPr>
    </w:p>
    <w:p w14:paraId="23FA9B8B" w14:textId="3688C8E7" w:rsidR="00D47195" w:rsidRPr="00753BA5" w:rsidRDefault="00D47195" w:rsidP="00753BA5"/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F71B7" w14:textId="77777777" w:rsidR="00F5365B" w:rsidRDefault="00F5365B">
      <w:r>
        <w:separator/>
      </w:r>
    </w:p>
  </w:endnote>
  <w:endnote w:type="continuationSeparator" w:id="0">
    <w:p w14:paraId="73DF5726" w14:textId="77777777" w:rsidR="00F5365B" w:rsidRDefault="00F5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59811D4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F64A4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E1F93" w14:textId="77777777" w:rsidR="00F5365B" w:rsidRDefault="00F5365B">
      <w:r>
        <w:separator/>
      </w:r>
    </w:p>
  </w:footnote>
  <w:footnote w:type="continuationSeparator" w:id="0">
    <w:p w14:paraId="7E4D0CD8" w14:textId="77777777" w:rsidR="00F5365B" w:rsidRDefault="00F5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5"/>
  </w:num>
  <w:num w:numId="8">
    <w:abstractNumId w:val="12"/>
  </w:num>
  <w:num w:numId="9">
    <w:abstractNumId w:val="13"/>
  </w:num>
  <w:num w:numId="10">
    <w:abstractNumId w:val="14"/>
  </w:num>
  <w:num w:numId="11">
    <w:abstractNumId w:val="7"/>
  </w:num>
  <w:num w:numId="12">
    <w:abstractNumId w:val="6"/>
  </w:num>
  <w:num w:numId="13">
    <w:abstractNumId w:val="16"/>
  </w:num>
  <w:num w:numId="14">
    <w:abstractNumId w:val="9"/>
  </w:num>
  <w:num w:numId="15">
    <w:abstractNumId w:val="10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5E0B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17A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75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4841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69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2BA8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B6DF8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2CE4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5662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1BA1"/>
    <w:rsid w:val="00D05C1E"/>
    <w:rsid w:val="00D06278"/>
    <w:rsid w:val="00D2343D"/>
    <w:rsid w:val="00D278D4"/>
    <w:rsid w:val="00D27CE9"/>
    <w:rsid w:val="00D430EB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5365B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DF31E1-B4C1-41B0-93AB-068F38B4A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2306C7-0BB4-467B-807A-DC2E3D776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26</TotalTime>
  <Pages>2</Pages>
  <Words>440</Words>
  <Characters>2509</Characters>
  <Application>Microsoft Office Word</Application>
  <DocSecurity>0</DocSecurity>
  <Lines>20</Lines>
  <Paragraphs>5</Paragraphs>
  <ScaleCrop>false</ScaleCrop>
  <Company>ZRSBR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99</cp:revision>
  <cp:lastPrinted>2024-05-28T06:14:00Z</cp:lastPrinted>
  <dcterms:created xsi:type="dcterms:W3CDTF">2015-04-24T11:06:00Z</dcterms:created>
  <dcterms:modified xsi:type="dcterms:W3CDTF">2024-05-28T06:15:00Z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